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18A" w:rsidRPr="00F73D0D" w:rsidRDefault="00F73D0D" w:rsidP="00F73D0D">
      <w:pPr>
        <w:ind w:right="-567"/>
        <w:jc w:val="center"/>
        <w:rPr>
          <w:rFonts w:asciiTheme="majorHAnsi" w:hAnsiTheme="majorHAnsi"/>
          <w:b/>
          <w:sz w:val="32"/>
          <w:szCs w:val="32"/>
        </w:rPr>
      </w:pPr>
      <w:r w:rsidRPr="00F73D0D">
        <w:rPr>
          <w:rFonts w:asciiTheme="majorHAnsi" w:hAnsiTheme="majorHAnsi"/>
          <w:b/>
          <w:sz w:val="32"/>
          <w:szCs w:val="32"/>
        </w:rPr>
        <w:t>КРАЙНО ОТБОРНО КЛАСИРАНЕ УЧЕНИЦИ 2022 г.</w:t>
      </w:r>
    </w:p>
    <w:p w:rsidR="00F73D0D" w:rsidRDefault="00F73D0D" w:rsidP="0073702F">
      <w:pPr>
        <w:ind w:right="-567"/>
        <w:rPr>
          <w:sz w:val="28"/>
          <w:szCs w:val="28"/>
        </w:rPr>
      </w:pPr>
    </w:p>
    <w:tbl>
      <w:tblPr>
        <w:tblW w:w="9285" w:type="dxa"/>
        <w:tblInd w:w="93" w:type="dxa"/>
        <w:tblLook w:val="04A0" w:firstRow="1" w:lastRow="0" w:firstColumn="1" w:lastColumn="0" w:noHBand="0" w:noVBand="1"/>
      </w:tblPr>
      <w:tblGrid>
        <w:gridCol w:w="560"/>
        <w:gridCol w:w="5035"/>
        <w:gridCol w:w="1170"/>
        <w:gridCol w:w="1170"/>
        <w:gridCol w:w="1350"/>
      </w:tblGrid>
      <w:tr w:rsidR="00F73D0D" w:rsidRPr="00F73D0D" w:rsidTr="004B6817">
        <w:trPr>
          <w:trHeight w:val="37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ОТБОР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1 КРЪГ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2 КРЪГ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ОБЩО</w:t>
            </w:r>
          </w:p>
        </w:tc>
      </w:tr>
      <w:tr w:rsidR="00F73D0D" w:rsidRPr="00F73D0D" w:rsidTr="004B6817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ЛОКОМОТИВ СФ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34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44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78</w:t>
            </w:r>
          </w:p>
        </w:tc>
      </w:tr>
      <w:tr w:rsidR="00F73D0D" w:rsidRPr="00F73D0D" w:rsidTr="004B6817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ЦСКА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32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42</w:t>
            </w:r>
          </w:p>
        </w:tc>
      </w:tr>
      <w:tr w:rsidR="00F73D0D" w:rsidRPr="00F73D0D" w:rsidTr="004B6817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 xml:space="preserve">ЛЪВОВЕТЕ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35</w:t>
            </w:r>
          </w:p>
        </w:tc>
      </w:tr>
      <w:tr w:rsidR="00F73D0D" w:rsidRPr="00F73D0D" w:rsidTr="004B6817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 xml:space="preserve">ЛАУТА АРМИ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33</w:t>
            </w:r>
          </w:p>
        </w:tc>
      </w:tr>
      <w:tr w:rsidR="00F73D0D" w:rsidRPr="00F73D0D" w:rsidTr="004B6817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 xml:space="preserve">МИЗИЯ 80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33</w:t>
            </w:r>
          </w:p>
        </w:tc>
      </w:tr>
      <w:tr w:rsidR="00F73D0D" w:rsidRPr="00F73D0D" w:rsidTr="004B6817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 xml:space="preserve">КИКО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23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25</w:t>
            </w:r>
          </w:p>
        </w:tc>
      </w:tr>
      <w:tr w:rsidR="00F73D0D" w:rsidRPr="00F73D0D" w:rsidTr="004B6817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 xml:space="preserve">ЧЕРНО МОРЕ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19</w:t>
            </w:r>
          </w:p>
        </w:tc>
      </w:tr>
      <w:tr w:rsidR="00F73D0D" w:rsidRPr="00F73D0D" w:rsidTr="004B6817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 xml:space="preserve">ДСД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18</w:t>
            </w:r>
          </w:p>
        </w:tc>
      </w:tr>
      <w:tr w:rsidR="00F73D0D" w:rsidRPr="00F73D0D" w:rsidTr="004B6817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РУСЕ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17</w:t>
            </w:r>
          </w:p>
        </w:tc>
      </w:tr>
      <w:tr w:rsidR="00F73D0D" w:rsidRPr="00F73D0D" w:rsidTr="004B6817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СТОРМ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16</w:t>
            </w:r>
          </w:p>
        </w:tc>
      </w:tr>
      <w:tr w:rsidR="00F73D0D" w:rsidRPr="00F73D0D" w:rsidTr="004B6817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ПЪРВЕНЕЦ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15</w:t>
            </w:r>
          </w:p>
        </w:tc>
      </w:tr>
      <w:tr w:rsidR="00F73D0D" w:rsidRPr="00F73D0D" w:rsidTr="004B6817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ЧЕРВЕН БРЯГ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14</w:t>
            </w:r>
          </w:p>
        </w:tc>
      </w:tr>
      <w:tr w:rsidR="00F73D0D" w:rsidRPr="00F73D0D" w:rsidTr="004B681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 xml:space="preserve">ЛЕВСКИ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14</w:t>
            </w:r>
          </w:p>
        </w:tc>
      </w:tr>
      <w:tr w:rsidR="00F73D0D" w:rsidRPr="00F73D0D" w:rsidTr="004B681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ДОБРУДЖА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13</w:t>
            </w:r>
          </w:p>
        </w:tc>
      </w:tr>
      <w:tr w:rsidR="00F73D0D" w:rsidRPr="00F73D0D" w:rsidTr="004B681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ДИМОВ</w:t>
            </w:r>
            <w: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 xml:space="preserve">БОКСИНГ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12</w:t>
            </w:r>
          </w:p>
        </w:tc>
      </w:tr>
      <w:tr w:rsidR="00F73D0D" w:rsidRPr="00F73D0D" w:rsidTr="004B681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СЛАВИЯ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11</w:t>
            </w:r>
          </w:p>
        </w:tc>
      </w:tr>
      <w:tr w:rsidR="00F73D0D" w:rsidRPr="00F73D0D" w:rsidTr="004B681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БАЛКАН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11</w:t>
            </w:r>
          </w:p>
        </w:tc>
      </w:tr>
      <w:tr w:rsidR="00F73D0D" w:rsidRPr="00F73D0D" w:rsidTr="004B681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18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ЛОКОМОТИВ ГО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11</w:t>
            </w:r>
          </w:p>
        </w:tc>
      </w:tr>
      <w:tr w:rsidR="00F73D0D" w:rsidRPr="00F73D0D" w:rsidTr="004B681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19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ШУМЕН</w:t>
            </w:r>
            <w: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 xml:space="preserve"> </w:t>
            </w: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ГРУП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9</w:t>
            </w:r>
          </w:p>
        </w:tc>
      </w:tr>
      <w:tr w:rsidR="00F73D0D" w:rsidRPr="00F73D0D" w:rsidTr="004B681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САМОКОВ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8</w:t>
            </w:r>
          </w:p>
        </w:tc>
      </w:tr>
      <w:tr w:rsidR="00F73D0D" w:rsidRPr="00F73D0D" w:rsidTr="004B681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21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 xml:space="preserve">ПОБЕДА </w:t>
            </w:r>
            <w: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ЧЕРНОМОРЕЦ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8</w:t>
            </w:r>
          </w:p>
        </w:tc>
      </w:tr>
      <w:tr w:rsidR="00F73D0D" w:rsidRPr="00F73D0D" w:rsidTr="004B681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СЕВДАЛИН ВАСИЛЕВ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7</w:t>
            </w:r>
          </w:p>
        </w:tc>
      </w:tr>
      <w:tr w:rsidR="00F73D0D" w:rsidRPr="00F73D0D" w:rsidTr="004B681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23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АПРИЛЕЦ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7</w:t>
            </w:r>
          </w:p>
        </w:tc>
      </w:tr>
      <w:tr w:rsidR="00F73D0D" w:rsidRPr="00F73D0D" w:rsidTr="004B681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24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ТАЛАНТИ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7</w:t>
            </w:r>
          </w:p>
        </w:tc>
      </w:tr>
      <w:tr w:rsidR="00F73D0D" w:rsidRPr="00F73D0D" w:rsidTr="004B681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25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ЛОКОМОТИВ РС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7</w:t>
            </w:r>
          </w:p>
        </w:tc>
      </w:tr>
      <w:tr w:rsidR="00F73D0D" w:rsidRPr="00F73D0D" w:rsidTr="004B681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26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ДОБРИЧ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7</w:t>
            </w:r>
          </w:p>
        </w:tc>
      </w:tr>
      <w:tr w:rsidR="00F73D0D" w:rsidRPr="00F73D0D" w:rsidTr="004B681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27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БВС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5</w:t>
            </w:r>
          </w:p>
        </w:tc>
      </w:tr>
      <w:tr w:rsidR="00F73D0D" w:rsidRPr="00F73D0D" w:rsidTr="004B681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28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СПАРТАК ПЛ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5</w:t>
            </w:r>
          </w:p>
        </w:tc>
      </w:tr>
      <w:tr w:rsidR="00F73D0D" w:rsidRPr="00F73D0D" w:rsidTr="004B681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29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ДУНАВ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4</w:t>
            </w:r>
          </w:p>
        </w:tc>
      </w:tr>
      <w:tr w:rsidR="00F73D0D" w:rsidRPr="00F73D0D" w:rsidTr="004B681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30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СТ</w:t>
            </w:r>
            <w: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 xml:space="preserve">АРА </w:t>
            </w: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ЗАГОРА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4</w:t>
            </w:r>
          </w:p>
        </w:tc>
      </w:tr>
      <w:tr w:rsidR="00F73D0D" w:rsidRPr="00F73D0D" w:rsidTr="004B681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31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АСК СЛИВЕН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4</w:t>
            </w:r>
          </w:p>
        </w:tc>
      </w:tr>
      <w:tr w:rsidR="00F73D0D" w:rsidRPr="00F73D0D" w:rsidTr="004B6817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lastRenderedPageBreak/>
              <w:t>32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 xml:space="preserve">ЮНАЙТЕД СПОРТС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4</w:t>
            </w:r>
          </w:p>
        </w:tc>
      </w:tr>
      <w:tr w:rsidR="00F73D0D" w:rsidRPr="00F73D0D" w:rsidTr="004B681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33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БОРУЙ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4</w:t>
            </w:r>
          </w:p>
        </w:tc>
      </w:tr>
      <w:tr w:rsidR="00F73D0D" w:rsidRPr="00F73D0D" w:rsidTr="004B681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34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ИВАЙЛО ВТ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4</w:t>
            </w:r>
          </w:p>
        </w:tc>
      </w:tr>
      <w:tr w:rsidR="00F73D0D" w:rsidRPr="00F73D0D" w:rsidTr="004B681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35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БДИН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3</w:t>
            </w:r>
          </w:p>
        </w:tc>
      </w:tr>
      <w:tr w:rsidR="00F73D0D" w:rsidRPr="00F73D0D" w:rsidTr="004B681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36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ЛАДИМЕКС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2</w:t>
            </w:r>
          </w:p>
        </w:tc>
      </w:tr>
      <w:tr w:rsidR="00F73D0D" w:rsidRPr="00F73D0D" w:rsidTr="004B681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37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СПАРТАК Д</w:t>
            </w:r>
            <w: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2</w:t>
            </w:r>
          </w:p>
        </w:tc>
      </w:tr>
      <w:tr w:rsidR="00F73D0D" w:rsidRPr="00F73D0D" w:rsidTr="004B6817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38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БАББ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2</w:t>
            </w:r>
          </w:p>
        </w:tc>
      </w:tr>
      <w:tr w:rsidR="00F73D0D" w:rsidRPr="00F73D0D" w:rsidTr="004B681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39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 xml:space="preserve">СПАРТА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2</w:t>
            </w:r>
          </w:p>
        </w:tc>
      </w:tr>
      <w:tr w:rsidR="00F73D0D" w:rsidRPr="00F73D0D" w:rsidTr="004B681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40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АРДА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</w:tr>
      <w:tr w:rsidR="00F73D0D" w:rsidRPr="00F73D0D" w:rsidTr="004B681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41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ОЛИМПИЯ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</w:tr>
      <w:tr w:rsidR="00F73D0D" w:rsidRPr="00F73D0D" w:rsidTr="004B681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42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КПВ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</w:tr>
      <w:tr w:rsidR="00F73D0D" w:rsidRPr="00F73D0D" w:rsidTr="004B681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43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МИНЬОР ПЕРНИК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1</w:t>
            </w:r>
          </w:p>
        </w:tc>
      </w:tr>
      <w:tr w:rsidR="00F73D0D" w:rsidRPr="00F73D0D" w:rsidTr="004B681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44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D0D" w:rsidRPr="00F73D0D" w:rsidRDefault="00F73D0D" w:rsidP="00F73D0D">
            <w:pPr>
              <w:rPr>
                <w:rFonts w:asciiTheme="majorHAnsi" w:hAnsiTheme="majorHAnsi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Calibri"/>
                <w:bCs/>
                <w:color w:val="000000"/>
                <w:sz w:val="28"/>
                <w:szCs w:val="28"/>
                <w:lang w:val="en-US" w:eastAsia="en-US"/>
              </w:rPr>
              <w:t>ЯМБОЛ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eastAsia="en-US"/>
              </w:rPr>
            </w:pPr>
            <w:r w:rsidRPr="00F73D0D">
              <w:rPr>
                <w:rFonts w:asciiTheme="majorHAnsi" w:hAnsiTheme="majorHAnsi" w:cs="Calibr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</w:tr>
      <w:tr w:rsidR="00F73D0D" w:rsidRPr="00F73D0D" w:rsidTr="004B681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45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D0D" w:rsidRPr="00F73D0D" w:rsidRDefault="00F73D0D" w:rsidP="00F73D0D">
            <w:pPr>
              <w:rPr>
                <w:rFonts w:asciiTheme="majorHAnsi" w:hAnsiTheme="majorHAnsi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Calibri"/>
                <w:bCs/>
                <w:color w:val="000000"/>
                <w:sz w:val="28"/>
                <w:szCs w:val="28"/>
                <w:lang w:val="en-US" w:eastAsia="en-US"/>
              </w:rPr>
              <w:t>ПИРИН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eastAsia="en-US"/>
              </w:rPr>
            </w:pPr>
            <w:r w:rsidRPr="00F73D0D">
              <w:rPr>
                <w:rFonts w:asciiTheme="majorHAnsi" w:hAnsiTheme="majorHAnsi" w:cs="Calibr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</w:tr>
      <w:tr w:rsidR="00F73D0D" w:rsidRPr="00F73D0D" w:rsidTr="004B681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46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D0D" w:rsidRPr="00F73D0D" w:rsidRDefault="00F73D0D" w:rsidP="00F73D0D">
            <w:pPr>
              <w:rPr>
                <w:rFonts w:asciiTheme="majorHAnsi" w:hAnsiTheme="majorHAnsi" w:cs="Calibri"/>
                <w:bCs/>
                <w:color w:val="000000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Calibri"/>
                <w:bCs/>
                <w:color w:val="000000"/>
                <w:sz w:val="28"/>
                <w:szCs w:val="28"/>
                <w:lang w:val="en-US" w:eastAsia="en-US"/>
              </w:rPr>
              <w:t>СТЕФАН КАРАДЖА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eastAsia="en-US"/>
              </w:rPr>
            </w:pPr>
            <w:r w:rsidRPr="00F73D0D">
              <w:rPr>
                <w:rFonts w:asciiTheme="majorHAnsi" w:hAnsiTheme="majorHAnsi" w:cs="Calibri"/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bookmarkStart w:id="0" w:name="_GoBack"/>
        <w:bookmarkEnd w:id="0"/>
      </w:tr>
      <w:tr w:rsidR="00F73D0D" w:rsidRPr="00F73D0D" w:rsidTr="004B681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47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ИВ</w:t>
            </w:r>
            <w: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 xml:space="preserve">АЙЛО </w:t>
            </w:r>
            <w: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 xml:space="preserve">МАРИНОВ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0</w:t>
            </w:r>
          </w:p>
        </w:tc>
      </w:tr>
      <w:tr w:rsidR="00F73D0D" w:rsidRPr="00F73D0D" w:rsidTr="004B681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48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 xml:space="preserve">КРАСНА ПОЛЯНА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0</w:t>
            </w:r>
          </w:p>
        </w:tc>
      </w:tr>
      <w:tr w:rsidR="00F73D0D" w:rsidRPr="00F73D0D" w:rsidTr="004B681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49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СВЕТКАВИЦА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0</w:t>
            </w:r>
          </w:p>
        </w:tc>
      </w:tr>
      <w:tr w:rsidR="00F73D0D" w:rsidRPr="00F73D0D" w:rsidTr="004B6817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jc w:val="center"/>
              <w:rPr>
                <w:rFonts w:asciiTheme="majorHAnsi" w:hAnsiTheme="majorHAnsi"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/>
                <w:sz w:val="28"/>
                <w:szCs w:val="28"/>
                <w:lang w:val="en-US" w:eastAsia="en-US"/>
              </w:rPr>
              <w:t>50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F73D0D">
            <w:pP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ХАРИС</w:t>
            </w:r>
            <w:r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 xml:space="preserve"> БОКСИНГ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D0D" w:rsidRPr="00F73D0D" w:rsidRDefault="00F73D0D" w:rsidP="004B6817">
            <w:pPr>
              <w:jc w:val="center"/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</w:pPr>
            <w:r w:rsidRPr="00F73D0D">
              <w:rPr>
                <w:rFonts w:asciiTheme="majorHAnsi" w:hAnsiTheme="majorHAnsi" w:cs="Arial"/>
                <w:bCs/>
                <w:sz w:val="28"/>
                <w:szCs w:val="28"/>
                <w:lang w:val="en-US" w:eastAsia="en-US"/>
              </w:rPr>
              <w:t>0</w:t>
            </w:r>
          </w:p>
        </w:tc>
      </w:tr>
    </w:tbl>
    <w:p w:rsidR="00F73D0D" w:rsidRDefault="00F73D0D" w:rsidP="0073702F">
      <w:pPr>
        <w:ind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76018A" w:rsidRPr="00F73D0D" w:rsidRDefault="00F73D0D" w:rsidP="00F73D0D">
      <w:pPr>
        <w:ind w:left="-567" w:right="-567" w:firstLine="708"/>
        <w:rPr>
          <w:rFonts w:asciiTheme="majorHAnsi" w:hAnsiTheme="majorHAnsi"/>
          <w:b/>
          <w:sz w:val="32"/>
          <w:szCs w:val="32"/>
        </w:rPr>
      </w:pPr>
      <w:r w:rsidRPr="00F73D0D">
        <w:rPr>
          <w:rFonts w:asciiTheme="majorHAnsi" w:hAnsiTheme="majorHAnsi"/>
          <w:b/>
          <w:sz w:val="32"/>
          <w:szCs w:val="32"/>
        </w:rPr>
        <w:t>БФБокс</w:t>
      </w: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576D0A" w:rsidRPr="00144764" w:rsidRDefault="00576D0A" w:rsidP="00E957A4">
      <w:pPr>
        <w:ind w:right="-567"/>
      </w:pPr>
    </w:p>
    <w:sectPr w:rsidR="00576D0A" w:rsidRPr="00144764" w:rsidSect="00144764">
      <w:headerReference w:type="default" r:id="rId7"/>
      <w:footerReference w:type="even" r:id="rId8"/>
      <w:footerReference w:type="default" r:id="rId9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9C3" w:rsidRDefault="00BD69C3" w:rsidP="00144764">
      <w:r>
        <w:separator/>
      </w:r>
    </w:p>
  </w:endnote>
  <w:endnote w:type="continuationSeparator" w:id="0">
    <w:p w:rsidR="00BD69C3" w:rsidRDefault="00BD69C3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Default="00C73178">
    <w:pPr>
      <w:pStyle w:val="Footer"/>
    </w:pP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9C3" w:rsidRDefault="00BD69C3" w:rsidP="00144764">
      <w:r>
        <w:separator/>
      </w:r>
    </w:p>
  </w:footnote>
  <w:footnote w:type="continuationSeparator" w:id="0">
    <w:p w:rsidR="00BD69C3" w:rsidRDefault="00BD69C3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144764"/>
    <w:rsid w:val="00207F22"/>
    <w:rsid w:val="002A4A8E"/>
    <w:rsid w:val="004B6817"/>
    <w:rsid w:val="00570DB0"/>
    <w:rsid w:val="00576D0A"/>
    <w:rsid w:val="00606305"/>
    <w:rsid w:val="006D1ED9"/>
    <w:rsid w:val="0073702F"/>
    <w:rsid w:val="0076018A"/>
    <w:rsid w:val="00853C82"/>
    <w:rsid w:val="00917784"/>
    <w:rsid w:val="00A25AD5"/>
    <w:rsid w:val="00B5771A"/>
    <w:rsid w:val="00BD69C3"/>
    <w:rsid w:val="00C73178"/>
    <w:rsid w:val="00CB5611"/>
    <w:rsid w:val="00CE162C"/>
    <w:rsid w:val="00D876C6"/>
    <w:rsid w:val="00E957A4"/>
    <w:rsid w:val="00F73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</TotalTime>
  <Pages>2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Good</cp:lastModifiedBy>
  <cp:revision>3</cp:revision>
  <dcterms:created xsi:type="dcterms:W3CDTF">2022-11-09T09:46:00Z</dcterms:created>
  <dcterms:modified xsi:type="dcterms:W3CDTF">2022-11-09T12:06:00Z</dcterms:modified>
</cp:coreProperties>
</file>